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桐庐农商银行丰收信福封闭净值型2022年第6期理财产品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桐庐农商银行丰收信福封闭净值型2022年第6期理财产品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2022-08-29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[3.9%-4.15%]/年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0.65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-183.39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116,758.14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5,032,545.73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1.00650914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7,089,056.32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140.85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7,089,056.32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140.85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398,958.19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5,886.48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5,032,983.51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644.92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5,032,983.51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7,494,545.91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148.91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5,032,983.51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22钟山资产MTN001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215,655.85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23青岛世园MTN001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213,022.23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23渤投01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212,876.31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211,860.25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23胶发D1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211,121.79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23青岛黄岛SCP001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210,946.92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22广州开投MTN002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210,585.43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22西城Y1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201,947.60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21民晟01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201,897.16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188,587.93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43E4C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1213</Words>
  <Characters>1799</Characters>
  <Lines>14</Lines>
  <Paragraphs>4</Paragraphs>
  <TotalTime>0</TotalTime>
  <ScaleCrop>false</ScaleCrop>
  <LinksUpToDate>false</LinksUpToDate>
  <CharactersWithSpaces>1855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2023-04-20T02:46:53Z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0E4BA59A52FC46DA9CB924414DECF280</vt:lpwstr>
  </property>
</Properties>
</file>