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桐庐农商银行丰收同盈A1封闭净值型2022年第101期理财产品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桐庐农商银行丰收同盈A1封闭净值型2022年第101期理财产品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5,000,000.00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[3.9%-4.15%]/年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1.79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-124.60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72,386.63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5,089,518.31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1.01790366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1,484,999.65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1,133,628.01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351,371.65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3,595,118.09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12,456.06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5,089,820.36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16.43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5,089,820.36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5,092,590.24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5,089,820.36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2,439,073.83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737,284.09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394,565.08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391,222.00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351,371.65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196,848.32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196,656.81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151,184.12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69,863.27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51,621.20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E6351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1811</Characters>
  <Lines>14</Lines>
  <Paragraphs>4</Paragraphs>
  <TotalTime>0</TotalTime>
  <ScaleCrop>false</ScaleCrop>
  <LinksUpToDate>false</LinksUpToDate>
  <CharactersWithSpaces>1867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2023-04-20T02:46:08Z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414535F376A3468BB298A398F3B15CF0</vt:lpwstr>
  </property>
</Properties>
</file>