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桐庐农商银行丰收同盈A1封闭净值型2022年第80期理财产品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桐庐农商银行丰收同盈A1封闭净值型2022年第80期理财产品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C1123122000078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2022-07-14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2023-07-14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66,540,000.00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[4.03%-4.18%]/年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2.51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-1,669.87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970,128.87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68,209,184.69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1.02508543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19,902,032.24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15,192,933.62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4,709,098.62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48,181,934.65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166,936.64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68,214,001.70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220.23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68,214,001.70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68,251,123.76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100.05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华西证券丰收信桐1号单一资产管理计划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68,214,001.70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32,688,577.38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47.92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9,881,114.64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21嵊经01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5,287,978.97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21嘉高新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5,243,174.83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22飞英2A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4,709,098.62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2,638,170.07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21诸暨新城PPN002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2,635,603.48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G21修竹1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2,026,176.34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936,310.73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691,829.60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1.01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2023-04-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61026E6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1214</Words>
  <Characters>1843</Characters>
  <Lines>14</Lines>
  <Paragraphs>4</Paragraphs>
  <TotalTime>0</TotalTime>
  <ScaleCrop>false</ScaleCrop>
  <LinksUpToDate>false</LinksUpToDate>
  <CharactersWithSpaces>1899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2023-04-20T02:42:14Z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84C9215C3C53432592CEEE98B7ADDE72</vt:lpwstr>
  </property>
</Properties>
</file>