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桐庐农商银行丰收同盈A1封闭净值型2022年第86期理财产品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2023年第1季度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自2023-01-01起至2023-03-31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桐庐农商银行丰收同盈A1封闭净值型2022年第86期理财产品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C1123122000084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2022-07-28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2023-07-28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59,890,000.00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[4%-4.15%]/年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2023-03-31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2.25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2023-03-31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-1,499.15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870,958.56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61,236,807.08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1.02248801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17,867,569.42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29.18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13,639,853.10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4,227,716.32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43,256,590.68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70.63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149,871.73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61,240,902.25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197.72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61,240,902.25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61,274,229.55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100.05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华西证券丰收信桐1号单一资产管理计划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61,240,902.25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29,347,024.40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47.92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8,871,028.83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14.49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21嵊经01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4,747,421.27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21嘉高新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4,707,197.19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22飞英2A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4,227,716.32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R006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2,368,486.10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21诸暨新城PPN002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2,366,181.89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G21修竹1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1,819,052.75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840,597.42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14天债券协议回购_206014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621,108.09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1.01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2023-04-</w:t>
      </w:r>
      <w:r>
        <w:rPr>
          <w:rFonts w:hint="eastAsia" w:ascii="宋体" w:hAnsi="宋体"/>
          <w:sz w:val="28"/>
          <w:szCs w:val="28"/>
          <w:lang w:val="en-US" w:eastAsia="zh-CN"/>
        </w:rPr>
        <w:t>20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0FC347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1214</Words>
  <Characters>1840</Characters>
  <Lines>14</Lines>
  <Paragraphs>4</Paragraphs>
  <TotalTime>0</TotalTime>
  <ScaleCrop>false</ScaleCrop>
  <LinksUpToDate>false</LinksUpToDate>
  <CharactersWithSpaces>1896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2023-04-20T02:42:39Z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CBF49669915E42E1B751877FA2FC4ECA</vt:lpwstr>
  </property>
</Properties>
</file>