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桐庐农商银行丰收同盈A1封闭净值型2022年第90期理财产品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桐庐农商银行丰收同盈A1封闭净值型2022年第90期理财产品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8,250,000.00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[4%-4.15%]/年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2.12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-206.23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119,830.38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8,425,247.98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1.02124217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2,458,299.62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1,876,631.62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581,668.00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5,951,434.02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20,620.02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8,425,795.55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27.20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8,425,795.55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8,430,380.87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8,425,795.55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4,037,694.07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1,220,515.58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653,171.32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647,637.11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581,668.00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325,866.85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325,549.82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250,273.36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115,653.13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85,454.81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67A72B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1811</Characters>
  <Lines>14</Lines>
  <Paragraphs>4</Paragraphs>
  <TotalTime>0</TotalTime>
  <ScaleCrop>false</ScaleCrop>
  <LinksUpToDate>false</LinksUpToDate>
  <CharactersWithSpaces>1867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2023-04-20T02:43:28Z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83707CC22B5D424385F417F4D7732705</vt:lpwstr>
  </property>
</Properties>
</file>