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桐庐农商银行丰收同盈A1封闭净值型2022年第93期理财产品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桐庐农商银行丰收同盈A1封闭净值型2022年第93期理财产品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2022-08-11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2023-08-11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960,000.00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[3.9%-4.15%]/年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2.05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13,933.17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979,658.41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1.02047751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285,842.03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218,207.81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67,634.21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692,010.83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2,397.62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979,720.48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3.16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979,720.48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980,253.64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979,720.48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469,488.20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141,917.06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75,948.36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75,304.86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67,634.21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37,890.60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37,853.73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29,100.86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13,447.72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9,936.37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CB97D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1778</Characters>
  <Lines>14</Lines>
  <Paragraphs>4</Paragraphs>
  <TotalTime>0</TotalTime>
  <ScaleCrop>false</ScaleCrop>
  <LinksUpToDate>false</LinksUpToDate>
  <CharactersWithSpaces>1834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2023-04-20T02:44:14Z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03C20680BC804B6F9FBE18DAD29C87FB</vt:lpwstr>
  </property>
</Properties>
</file>