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桐庐农商银行丰收同盈A1封闭净值型2022年第94期理财产品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桐庐农商银行丰收同盈A1封闭净值型2022年第94期理财产品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1,920,000.00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[3.98%-4.2%]/年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2.05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27,866.88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1,959,317.12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1.02047766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571,684.05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436,415.63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135,268.43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1,384,021.66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4,795.24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1,959,440.95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6.33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1,959,440.95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1,960,507.28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1,959,440.95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938,976.39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283,834.11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151,896.71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150,609.72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135,268.43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75,781.19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75,707.47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58,201.73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26,895.44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19,872.74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8696C8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1797</Characters>
  <Lines>14</Lines>
  <Paragraphs>4</Paragraphs>
  <TotalTime>0</TotalTime>
  <ScaleCrop>false</ScaleCrop>
  <LinksUpToDate>false</LinksUpToDate>
  <CharactersWithSpaces>1853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2023-04-20T02:44:49Z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15D3D2EE2B294F94B6EEDF61B79BA48B</vt:lpwstr>
  </property>
</Properties>
</file>