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桐庐农商银行丰收同盈A1封闭净值型2022年第97期理财产品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桐庐农商银行丰收同盈A1封闭净值型2022年第97期理财产品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C1123122000097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2022-08-18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2023-08-18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7,470,000.00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[3.9%-4.15%]/年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1.90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-186.28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108,267.26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7,612,272.73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1.01904588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2,221,083.21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1,695,543.92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525,539.29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5,377,143.65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70.63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18,630.27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7,612,738.85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24.58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7,612,738.85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7,616,881.70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100.05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华西证券丰收信桐1号单一资产管理计划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7,612,738.85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3,648,072.20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47.92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1,102,740.54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21嵊经01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590,142.81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21嘉高新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585,142.64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22飞英2A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525,539.29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294,421.96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21诸暨新城PPN002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294,135.52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G21修竹1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226,122.95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104,493.05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77,208.75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1.01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2023-04-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524B76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1214</Words>
  <Characters>1813</Characters>
  <Lines>14</Lines>
  <Paragraphs>4</Paragraphs>
  <TotalTime>0</TotalTime>
  <ScaleCrop>false</ScaleCrop>
  <LinksUpToDate>false</LinksUpToDate>
  <CharactersWithSpaces>1869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2023-04-20T02:45:22Z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610BC5CDED4D426FBBDDC067EE1CF12D</vt:lpwstr>
  </property>
</Properties>
</file>