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桐庐农商银行丰收信福封闭净值型2023年第5期理财产品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自2023-07-01起至2023-09-30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桐庐农商银行丰收信福封闭净值型2023年第5期理财产品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2023-04-20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2024-04-26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11,500,000.00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2.83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-444.26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182,794.12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11,825,771.17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1.02832792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14,433,727.51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122.05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13,908,580.27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117.60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525,147.24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4.44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80,934.84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11,826,553.32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468.17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11,826,553.32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14,515,130.52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122.73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中信证券丰收信益1号集合资产管理计划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11,826,553.32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20饶资01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843,763.52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23胶州湾PPN001B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556,726.47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23渝铝01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555,083.28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22成都香城PPN001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554,279.20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安吉产投2023年非公开公司债券01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544,771.79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22三航Y1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535,847.54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21青岛海创PPN002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535,706.81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21海创01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534,506.32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21义乌建投ABN001优先A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525,147.24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21青即01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468,384.95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3.96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2023-10-15</w:t>
      </w:r>
      <w:r>
        <w:rPr>
          <w:rFonts w:hint="eastAsia" w:ascii="宋体" w:hAnsi="宋体"/>
          <w:sz w:val="28"/>
          <w:szCs w:val="28"/>
        </w:rPr>
        <w:t xml:space="preserve">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BB660C5"/>
    <w:rsid w:val="59063B8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3</TotalTime>
  <ScaleCrop>false</ScaleCrop>
  <LinksUpToDate>false</LinksUpToDate>
  <CharactersWithSpaces>2104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2023-10-20T02:57:25Z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B73289B36B1449989AC4D7AE2315EC74_12</vt:lpwstr>
  </property>
</Properties>
</file>