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桐庐农商银行丰收信福封闭净值型2023年第6期理财产品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自2023-07-01起至2023-09-30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桐庐农商银行丰收信福封闭净值型2023年第6期理财产品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2023-04-27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2024-04-26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10,630,000.00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2.64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-409.92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168,650.05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10,910,760.67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1.0264121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13,316,891.05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122.05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12,832,378.05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117.60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484,512.99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4.44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74,672.36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10,911,451.80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431.95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10,911,451.80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13,391,995.35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122.73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中信证券丰收信益1号集合资产管理计划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10,911,451.80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20饶资01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778,475.75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23胶州湾PPN001B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513,648.73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23渝铝01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512,132.68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22成都香城PPN001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511,390.82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安吉产投2023年非公开公司债券01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502,619.07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22三航Y1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494,385.34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21青岛海创PPN002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494,255.50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21海创01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493,147.90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21义乌建投ABN001优先A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484,512.99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21青即01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432,142.80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3.96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2023-10-15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8B3163A"/>
    <w:rsid w:val="61FB70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314</Words>
  <Characters>1794</Characters>
  <Lines>14</Lines>
  <Paragraphs>4</Paragraphs>
  <TotalTime>0</TotalTime>
  <ScaleCrop>false</ScaleCrop>
  <LinksUpToDate>false</LinksUpToDate>
  <CharactersWithSpaces>2104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2023-10-20T02:57:43Z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9984E73A97D2488A9E1FEA71F3716E00_12</vt:lpwstr>
  </property>
</Properties>
</file>